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9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8"/>
      </w:tblGrid>
      <w:tr w:rsidR="00104F25" w:rsidTr="00B7163E">
        <w:trPr>
          <w:trHeight w:val="3913"/>
        </w:trPr>
        <w:tc>
          <w:tcPr>
            <w:tcW w:w="9598" w:type="dxa"/>
          </w:tcPr>
          <w:p w:rsidR="00104F25" w:rsidRDefault="00104F25" w:rsidP="005F422C">
            <w:pPr>
              <w:spacing w:before="120" w:after="0"/>
              <w:jc w:val="center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</w:rPr>
              <w:t>Lismore Base Hospital</w:t>
            </w:r>
          </w:p>
          <w:p w:rsidR="00104F25" w:rsidRDefault="00104F25" w:rsidP="005F422C">
            <w:pPr>
              <w:spacing w:before="120" w:after="0"/>
              <w:jc w:val="center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</w:rPr>
              <w:t>Position Description</w:t>
            </w:r>
            <w:r w:rsidR="00B7163E">
              <w:rPr>
                <w:b/>
                <w:sz w:val="36"/>
                <w:szCs w:val="36"/>
                <w:u w:val="single"/>
              </w:rPr>
              <w:t xml:space="preserve"> for TC/10 &amp; TC/12</w:t>
            </w:r>
          </w:p>
          <w:p w:rsidR="00B7163E" w:rsidRPr="00B7163E" w:rsidRDefault="00104F25" w:rsidP="00B7163E">
            <w:pPr>
              <w:spacing w:before="120" w:after="0"/>
              <w:jc w:val="center"/>
              <w:rPr>
                <w:b/>
                <w:sz w:val="36"/>
                <w:szCs w:val="36"/>
              </w:rPr>
            </w:pPr>
            <w:r w:rsidRPr="00B7163E">
              <w:rPr>
                <w:b/>
                <w:sz w:val="36"/>
                <w:szCs w:val="36"/>
              </w:rPr>
              <w:t>Abbreviation on roster =</w:t>
            </w:r>
          </w:p>
          <w:p w:rsidR="00B7163E" w:rsidRPr="00B7163E" w:rsidRDefault="00B7163E" w:rsidP="005F422C">
            <w:pPr>
              <w:spacing w:before="120" w:after="0"/>
              <w:jc w:val="center"/>
              <w:rPr>
                <w:b/>
                <w:color w:val="FF0000"/>
                <w:sz w:val="36"/>
                <w:szCs w:val="36"/>
              </w:rPr>
            </w:pPr>
            <w:r w:rsidRPr="00B7163E">
              <w:rPr>
                <w:b/>
                <w:color w:val="FF0000"/>
                <w:sz w:val="36"/>
                <w:szCs w:val="36"/>
              </w:rPr>
              <w:t>Mon to Fri =</w:t>
            </w:r>
            <w:r w:rsidR="00104F25" w:rsidRPr="00B7163E">
              <w:rPr>
                <w:b/>
                <w:color w:val="FF0000"/>
                <w:sz w:val="36"/>
                <w:szCs w:val="36"/>
              </w:rPr>
              <w:t xml:space="preserve"> </w:t>
            </w:r>
            <w:r w:rsidR="00BA1D90" w:rsidRPr="00B7163E">
              <w:rPr>
                <w:b/>
                <w:color w:val="FF0000"/>
                <w:sz w:val="36"/>
                <w:szCs w:val="36"/>
              </w:rPr>
              <w:t>TC</w:t>
            </w:r>
            <w:r w:rsidR="00612000" w:rsidRPr="00B7163E">
              <w:rPr>
                <w:b/>
                <w:color w:val="FF0000"/>
                <w:sz w:val="36"/>
                <w:szCs w:val="36"/>
              </w:rPr>
              <w:t>/</w:t>
            </w:r>
            <w:r w:rsidR="00BA1D90" w:rsidRPr="00B7163E">
              <w:rPr>
                <w:b/>
                <w:color w:val="FF0000"/>
                <w:sz w:val="36"/>
                <w:szCs w:val="36"/>
              </w:rPr>
              <w:t>10</w:t>
            </w:r>
            <w:r>
              <w:rPr>
                <w:b/>
                <w:color w:val="FF0000"/>
                <w:sz w:val="36"/>
                <w:szCs w:val="36"/>
              </w:rPr>
              <w:t xml:space="preserve"> – 10am to 6:30pm</w:t>
            </w:r>
            <w:r w:rsidRPr="00B7163E">
              <w:rPr>
                <w:b/>
                <w:color w:val="FF0000"/>
                <w:sz w:val="36"/>
                <w:szCs w:val="36"/>
              </w:rPr>
              <w:t xml:space="preserve"> </w:t>
            </w:r>
          </w:p>
          <w:p w:rsidR="00104F25" w:rsidRPr="00B7163E" w:rsidRDefault="00B7163E" w:rsidP="005F422C">
            <w:pPr>
              <w:spacing w:before="120" w:after="0"/>
              <w:jc w:val="center"/>
              <w:rPr>
                <w:b/>
                <w:color w:val="FF0000"/>
                <w:sz w:val="36"/>
                <w:szCs w:val="36"/>
              </w:rPr>
            </w:pPr>
            <w:r w:rsidRPr="00B7163E">
              <w:rPr>
                <w:b/>
                <w:color w:val="FF0000"/>
                <w:sz w:val="36"/>
                <w:szCs w:val="36"/>
              </w:rPr>
              <w:t>Sat &amp; Sun = TC/12</w:t>
            </w:r>
            <w:r>
              <w:rPr>
                <w:b/>
                <w:color w:val="FF0000"/>
                <w:sz w:val="36"/>
                <w:szCs w:val="36"/>
              </w:rPr>
              <w:t xml:space="preserve"> – 12pm to 8:30pm</w:t>
            </w:r>
          </w:p>
          <w:p w:rsidR="00104F25" w:rsidRPr="00B7163E" w:rsidRDefault="00104F25" w:rsidP="00B7163E">
            <w:pPr>
              <w:spacing w:before="120" w:after="0"/>
              <w:jc w:val="center"/>
              <w:rPr>
                <w:b/>
                <w:sz w:val="36"/>
                <w:szCs w:val="36"/>
              </w:rPr>
            </w:pPr>
            <w:r w:rsidRPr="00B7163E">
              <w:rPr>
                <w:b/>
                <w:sz w:val="36"/>
                <w:szCs w:val="36"/>
              </w:rPr>
              <w:t>Pager 2243</w:t>
            </w:r>
          </w:p>
          <w:p w:rsidR="00104F25" w:rsidRPr="00020646" w:rsidRDefault="00104F25" w:rsidP="005F422C">
            <w:pPr>
              <w:spacing w:before="120" w:after="0"/>
              <w:rPr>
                <w:b/>
              </w:rPr>
            </w:pPr>
            <w:r>
              <w:t xml:space="preserve">                                                    </w:t>
            </w:r>
          </w:p>
        </w:tc>
      </w:tr>
    </w:tbl>
    <w:p w:rsidR="002119D1" w:rsidRDefault="00805200"/>
    <w:p w:rsidR="00104F25" w:rsidRDefault="00BA1D90" w:rsidP="00104F25">
      <w:pPr>
        <w:rPr>
          <w:sz w:val="26"/>
          <w:szCs w:val="26"/>
        </w:rPr>
      </w:pPr>
      <w:r>
        <w:rPr>
          <w:sz w:val="26"/>
          <w:szCs w:val="26"/>
        </w:rPr>
        <w:t>Sign on and collect</w:t>
      </w:r>
      <w:r w:rsidR="00104F25" w:rsidRPr="006D2632">
        <w:rPr>
          <w:sz w:val="26"/>
          <w:szCs w:val="26"/>
        </w:rPr>
        <w:t xml:space="preserve"> pager from sign on room.</w:t>
      </w:r>
      <w:r w:rsidR="004D16D6">
        <w:rPr>
          <w:sz w:val="26"/>
          <w:szCs w:val="26"/>
        </w:rPr>
        <w:t xml:space="preserve"> Pick up trolley from Level 6</w:t>
      </w:r>
      <w:r w:rsidR="00B7163E">
        <w:rPr>
          <w:sz w:val="26"/>
          <w:szCs w:val="26"/>
        </w:rPr>
        <w:t xml:space="preserve"> Cleaners R</w:t>
      </w:r>
      <w:r w:rsidR="004D16D6">
        <w:rPr>
          <w:sz w:val="26"/>
          <w:szCs w:val="26"/>
        </w:rPr>
        <w:t>oo</w:t>
      </w:r>
      <w:r w:rsidR="00B7163E">
        <w:rPr>
          <w:sz w:val="26"/>
          <w:szCs w:val="26"/>
        </w:rPr>
        <w:t xml:space="preserve">m </w:t>
      </w:r>
    </w:p>
    <w:p w:rsidR="00AE54EE" w:rsidRPr="00733822" w:rsidRDefault="00AE54EE" w:rsidP="00AE54EE">
      <w:pPr>
        <w:pStyle w:val="ListParagraph"/>
        <w:numPr>
          <w:ilvl w:val="0"/>
          <w:numId w:val="4"/>
        </w:numPr>
        <w:rPr>
          <w:b/>
          <w:sz w:val="26"/>
          <w:szCs w:val="26"/>
        </w:rPr>
      </w:pPr>
      <w:r w:rsidRPr="00733822">
        <w:rPr>
          <w:b/>
          <w:sz w:val="26"/>
          <w:szCs w:val="26"/>
        </w:rPr>
        <w:t>Go to the Fever Clinic and stay there</w:t>
      </w:r>
      <w:r w:rsidR="004D16D6" w:rsidRPr="00733822">
        <w:rPr>
          <w:b/>
          <w:sz w:val="26"/>
          <w:szCs w:val="26"/>
        </w:rPr>
        <w:t xml:space="preserve"> if the clinic is busy</w:t>
      </w:r>
      <w:r w:rsidR="00733822" w:rsidRPr="00733822">
        <w:rPr>
          <w:b/>
          <w:sz w:val="26"/>
          <w:szCs w:val="26"/>
        </w:rPr>
        <w:t xml:space="preserve"> until 12pm</w:t>
      </w:r>
    </w:p>
    <w:p w:rsidR="00C21885" w:rsidRPr="00C21885" w:rsidRDefault="00C21885" w:rsidP="00AE54EE">
      <w:pPr>
        <w:pStyle w:val="ListParagraph"/>
        <w:numPr>
          <w:ilvl w:val="0"/>
          <w:numId w:val="4"/>
        </w:numPr>
        <w:rPr>
          <w:b/>
          <w:color w:val="FF0000"/>
          <w:sz w:val="32"/>
          <w:szCs w:val="32"/>
        </w:rPr>
      </w:pPr>
      <w:r w:rsidRPr="00C21885">
        <w:rPr>
          <w:b/>
          <w:color w:val="FF0000"/>
          <w:sz w:val="32"/>
          <w:szCs w:val="32"/>
        </w:rPr>
        <w:t>The STAFF tables in the Cafeteria</w:t>
      </w:r>
      <w:r>
        <w:rPr>
          <w:b/>
          <w:color w:val="FF0000"/>
          <w:sz w:val="32"/>
          <w:szCs w:val="32"/>
        </w:rPr>
        <w:t xml:space="preserve"> (staffing area only- in front of TV</w:t>
      </w:r>
      <w:r w:rsidRPr="00C21885">
        <w:rPr>
          <w:b/>
          <w:color w:val="FF0000"/>
          <w:sz w:val="32"/>
          <w:szCs w:val="32"/>
        </w:rPr>
        <w:t>) need</w:t>
      </w:r>
      <w:r w:rsidR="004D16D6">
        <w:rPr>
          <w:b/>
          <w:color w:val="FF0000"/>
          <w:sz w:val="32"/>
          <w:szCs w:val="32"/>
        </w:rPr>
        <w:t xml:space="preserve"> to be wiped over with ASEPTI </w:t>
      </w:r>
      <w:r w:rsidRPr="00C21885">
        <w:rPr>
          <w:b/>
          <w:color w:val="FF0000"/>
          <w:sz w:val="32"/>
          <w:szCs w:val="32"/>
        </w:rPr>
        <w:t xml:space="preserve">every 2 hours. </w:t>
      </w:r>
      <w:proofErr w:type="spellStart"/>
      <w:r w:rsidRPr="00C21885">
        <w:rPr>
          <w:b/>
          <w:color w:val="FF0000"/>
          <w:sz w:val="32"/>
          <w:szCs w:val="32"/>
        </w:rPr>
        <w:t>Approx</w:t>
      </w:r>
      <w:proofErr w:type="spellEnd"/>
      <w:r w:rsidR="00B7163E">
        <w:rPr>
          <w:b/>
          <w:color w:val="FF0000"/>
          <w:sz w:val="32"/>
          <w:szCs w:val="32"/>
        </w:rPr>
        <w:t xml:space="preserve"> -</w:t>
      </w:r>
      <w:r w:rsidRPr="00C21885">
        <w:rPr>
          <w:b/>
          <w:color w:val="FF0000"/>
          <w:sz w:val="32"/>
          <w:szCs w:val="32"/>
        </w:rPr>
        <w:t xml:space="preserve"> 1:30pm &amp; 3:30pm</w:t>
      </w:r>
      <w:r w:rsidR="00B7163E">
        <w:rPr>
          <w:b/>
          <w:color w:val="FF0000"/>
          <w:sz w:val="32"/>
          <w:szCs w:val="32"/>
        </w:rPr>
        <w:t xml:space="preserve"> or around these times please.</w:t>
      </w:r>
    </w:p>
    <w:p w:rsidR="008A40B8" w:rsidRDefault="008A40B8" w:rsidP="00104F25">
      <w:pPr>
        <w:rPr>
          <w:b/>
          <w:color w:val="00B050"/>
          <w:sz w:val="26"/>
          <w:szCs w:val="26"/>
          <w:u w:val="single"/>
        </w:rPr>
      </w:pPr>
      <w:r w:rsidRPr="008A40B8">
        <w:rPr>
          <w:b/>
          <w:color w:val="00B050"/>
          <w:sz w:val="26"/>
          <w:szCs w:val="26"/>
          <w:u w:val="single"/>
        </w:rPr>
        <w:t>11am – Go to the Level 2 Cleaners Cupboard to collect cleaning trolley and go down to the Cancer Care Unit and clean Toilets on Levels 1 &amp; 2</w:t>
      </w:r>
      <w:r>
        <w:rPr>
          <w:b/>
          <w:color w:val="00B050"/>
          <w:sz w:val="26"/>
          <w:szCs w:val="26"/>
          <w:u w:val="single"/>
        </w:rPr>
        <w:t xml:space="preserve"> until further notice</w:t>
      </w:r>
    </w:p>
    <w:p w:rsidR="00590001" w:rsidRPr="00590001" w:rsidRDefault="00805200" w:rsidP="00104F25">
      <w:pPr>
        <w:rPr>
          <w:b/>
          <w:color w:val="F244D1"/>
          <w:sz w:val="26"/>
          <w:szCs w:val="26"/>
        </w:rPr>
      </w:pPr>
      <w:r>
        <w:rPr>
          <w:b/>
          <w:color w:val="F244D1"/>
          <w:sz w:val="26"/>
          <w:szCs w:val="26"/>
        </w:rPr>
        <w:t xml:space="preserve">On Tuesday Wednesday and Thursday </w:t>
      </w:r>
      <w:bookmarkStart w:id="0" w:name="_GoBack"/>
      <w:bookmarkEnd w:id="0"/>
      <w:r>
        <w:rPr>
          <w:b/>
          <w:color w:val="F244D1"/>
          <w:sz w:val="26"/>
          <w:szCs w:val="26"/>
        </w:rPr>
        <w:t>a</w:t>
      </w:r>
      <w:r w:rsidR="00590001" w:rsidRPr="00590001">
        <w:rPr>
          <w:b/>
          <w:color w:val="F244D1"/>
          <w:sz w:val="26"/>
          <w:szCs w:val="26"/>
        </w:rPr>
        <w:t>fter cleaning Cancer Care toilets go over to the Fracture Clinic Level 2 Crawford House and give the patient toilets a clean and restock hand towel and toilet paper. Get the Crawford House key from the office</w:t>
      </w:r>
    </w:p>
    <w:p w:rsidR="00733822" w:rsidRPr="00733822" w:rsidRDefault="00733822" w:rsidP="00104F25">
      <w:pPr>
        <w:rPr>
          <w:b/>
          <w:color w:val="00B0F0"/>
          <w:sz w:val="26"/>
          <w:szCs w:val="26"/>
          <w:u w:val="single"/>
        </w:rPr>
      </w:pPr>
      <w:r w:rsidRPr="00733822">
        <w:rPr>
          <w:b/>
          <w:color w:val="00B0F0"/>
          <w:sz w:val="26"/>
          <w:szCs w:val="26"/>
          <w:u w:val="single"/>
        </w:rPr>
        <w:t>From 1.30pm assist Bed Cleaner with the discharge beds if necessary.</w:t>
      </w:r>
    </w:p>
    <w:p w:rsidR="008A40B8" w:rsidRDefault="008A40B8" w:rsidP="008A40B8">
      <w:pPr>
        <w:rPr>
          <w:b/>
          <w:sz w:val="26"/>
          <w:szCs w:val="26"/>
          <w:u w:val="single"/>
        </w:rPr>
      </w:pPr>
      <w:r w:rsidRPr="006D2632">
        <w:rPr>
          <w:b/>
          <w:sz w:val="26"/>
          <w:szCs w:val="26"/>
          <w:u w:val="single"/>
        </w:rPr>
        <w:t xml:space="preserve">Areas to be cleaned throughout hospital </w:t>
      </w:r>
    </w:p>
    <w:p w:rsidR="00104F25" w:rsidRPr="008A40B8" w:rsidRDefault="00104F25" w:rsidP="008A40B8">
      <w:pPr>
        <w:pStyle w:val="ListParagraph"/>
        <w:numPr>
          <w:ilvl w:val="0"/>
          <w:numId w:val="5"/>
        </w:numPr>
        <w:rPr>
          <w:sz w:val="26"/>
          <w:szCs w:val="26"/>
        </w:rPr>
      </w:pPr>
      <w:r w:rsidRPr="008A40B8">
        <w:rPr>
          <w:sz w:val="26"/>
          <w:szCs w:val="26"/>
        </w:rPr>
        <w:t>All lift buttons</w:t>
      </w:r>
      <w:r w:rsidR="007B1295" w:rsidRPr="008A40B8">
        <w:rPr>
          <w:sz w:val="26"/>
          <w:szCs w:val="26"/>
        </w:rPr>
        <w:t xml:space="preserve"> (inside and out)</w:t>
      </w:r>
      <w:r w:rsidR="00141A9E" w:rsidRPr="008A40B8">
        <w:rPr>
          <w:sz w:val="26"/>
          <w:szCs w:val="26"/>
        </w:rPr>
        <w:t xml:space="preserve"> WITH </w:t>
      </w:r>
      <w:proofErr w:type="spellStart"/>
      <w:r w:rsidR="00141A9E" w:rsidRPr="008A40B8">
        <w:rPr>
          <w:sz w:val="26"/>
          <w:szCs w:val="26"/>
        </w:rPr>
        <w:t>Asepti</w:t>
      </w:r>
      <w:proofErr w:type="spellEnd"/>
      <w:r w:rsidR="00141A9E" w:rsidRPr="008A40B8">
        <w:rPr>
          <w:sz w:val="26"/>
          <w:szCs w:val="26"/>
        </w:rPr>
        <w:t xml:space="preserve"> wipes (in the bucket with the green lid)</w:t>
      </w:r>
    </w:p>
    <w:p w:rsidR="007B1295" w:rsidRPr="006D2632" w:rsidRDefault="007B1295" w:rsidP="00104F25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6D2632">
        <w:rPr>
          <w:sz w:val="26"/>
          <w:szCs w:val="26"/>
        </w:rPr>
        <w:t xml:space="preserve">Flat Mop </w:t>
      </w:r>
      <w:r w:rsidR="00141A9E" w:rsidRPr="006D2632">
        <w:rPr>
          <w:sz w:val="26"/>
          <w:szCs w:val="26"/>
        </w:rPr>
        <w:t>(all steel surfaces)</w:t>
      </w:r>
      <w:r w:rsidR="00141A9E">
        <w:rPr>
          <w:sz w:val="26"/>
          <w:szCs w:val="26"/>
        </w:rPr>
        <w:t xml:space="preserve"> </w:t>
      </w:r>
      <w:r w:rsidRPr="006D2632">
        <w:rPr>
          <w:sz w:val="26"/>
          <w:szCs w:val="26"/>
        </w:rPr>
        <w:t xml:space="preserve">inside </w:t>
      </w:r>
      <w:r w:rsidR="00141A9E">
        <w:rPr>
          <w:sz w:val="26"/>
          <w:szCs w:val="26"/>
        </w:rPr>
        <w:t xml:space="preserve">the lifts on Monday only (do not put any liquid near the panel where the buttons are) </w:t>
      </w:r>
      <w:r w:rsidR="004D16D6">
        <w:rPr>
          <w:sz w:val="26"/>
          <w:szCs w:val="26"/>
        </w:rPr>
        <w:t>only on Mondays</w:t>
      </w:r>
    </w:p>
    <w:p w:rsidR="00104F25" w:rsidRPr="006D2632" w:rsidRDefault="00104F25" w:rsidP="00104F25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6D2632">
        <w:rPr>
          <w:sz w:val="26"/>
          <w:szCs w:val="26"/>
        </w:rPr>
        <w:t xml:space="preserve">Door handles </w:t>
      </w:r>
    </w:p>
    <w:p w:rsidR="00104F25" w:rsidRPr="006D2632" w:rsidRDefault="00104F25" w:rsidP="00104F25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6D2632">
        <w:rPr>
          <w:sz w:val="26"/>
          <w:szCs w:val="26"/>
        </w:rPr>
        <w:t>Door release buttons</w:t>
      </w:r>
    </w:p>
    <w:p w:rsidR="00104F25" w:rsidRPr="006D2632" w:rsidRDefault="00104F25" w:rsidP="00104F25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6D2632">
        <w:rPr>
          <w:sz w:val="26"/>
          <w:szCs w:val="26"/>
        </w:rPr>
        <w:t>Ward intercoms</w:t>
      </w:r>
    </w:p>
    <w:p w:rsidR="00104F25" w:rsidRPr="006D2632" w:rsidRDefault="00104F25" w:rsidP="00104F25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6D2632">
        <w:rPr>
          <w:sz w:val="26"/>
          <w:szCs w:val="26"/>
        </w:rPr>
        <w:t>Front entrance</w:t>
      </w:r>
    </w:p>
    <w:p w:rsidR="007B1295" w:rsidRPr="006D2632" w:rsidRDefault="007B1295" w:rsidP="00104F25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6D2632">
        <w:rPr>
          <w:sz w:val="26"/>
          <w:szCs w:val="26"/>
        </w:rPr>
        <w:t>Front entrance reception counter</w:t>
      </w:r>
    </w:p>
    <w:p w:rsidR="00104F25" w:rsidRDefault="00104F25" w:rsidP="00104F25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6D2632">
        <w:rPr>
          <w:sz w:val="26"/>
          <w:szCs w:val="26"/>
        </w:rPr>
        <w:t xml:space="preserve">Front entrance hand rails </w:t>
      </w:r>
    </w:p>
    <w:p w:rsidR="00FA2F04" w:rsidRPr="006D2632" w:rsidRDefault="00FA2F04" w:rsidP="00104F25">
      <w:pPr>
        <w:pStyle w:val="ListParagraph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>Stainless steel handrails at Renal and intercom</w:t>
      </w:r>
    </w:p>
    <w:p w:rsidR="00104F25" w:rsidRPr="006D2632" w:rsidRDefault="00104F25" w:rsidP="00104F25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6D2632">
        <w:rPr>
          <w:sz w:val="26"/>
          <w:szCs w:val="26"/>
        </w:rPr>
        <w:t>Vending machines (located on C4)</w:t>
      </w:r>
    </w:p>
    <w:p w:rsidR="007B1295" w:rsidRPr="00446AE0" w:rsidRDefault="00104F25" w:rsidP="00446AE0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6D2632">
        <w:rPr>
          <w:sz w:val="26"/>
          <w:szCs w:val="26"/>
        </w:rPr>
        <w:t>C block stairwell handrails (from level 8 to level 2)</w:t>
      </w:r>
    </w:p>
    <w:p w:rsidR="007B1295" w:rsidRPr="006D2632" w:rsidRDefault="007B1295" w:rsidP="00104F25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6D2632">
        <w:rPr>
          <w:sz w:val="26"/>
          <w:szCs w:val="26"/>
        </w:rPr>
        <w:t>C5 ICU waiting room</w:t>
      </w:r>
    </w:p>
    <w:p w:rsidR="007B1295" w:rsidRPr="006D2632" w:rsidRDefault="00B43C0C" w:rsidP="00104F25">
      <w:pPr>
        <w:pStyle w:val="ListParagraph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E/F block b</w:t>
      </w:r>
      <w:r w:rsidR="007B1295" w:rsidRPr="006D2632">
        <w:rPr>
          <w:sz w:val="26"/>
          <w:szCs w:val="26"/>
        </w:rPr>
        <w:t>ack waiting room chairs (located in front of wards on 6,9,10,11)</w:t>
      </w:r>
    </w:p>
    <w:p w:rsidR="007B1295" w:rsidRDefault="007B1295" w:rsidP="00104F25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6D2632">
        <w:rPr>
          <w:sz w:val="26"/>
          <w:szCs w:val="26"/>
        </w:rPr>
        <w:t>Cancer Care hand rails</w:t>
      </w:r>
      <w:r w:rsidR="004560EE">
        <w:rPr>
          <w:sz w:val="26"/>
          <w:szCs w:val="26"/>
        </w:rPr>
        <w:t>, lift buttons inside and outside lifts, lift handrails</w:t>
      </w:r>
    </w:p>
    <w:p w:rsidR="004560EE" w:rsidRDefault="004560EE" w:rsidP="00104F25">
      <w:pPr>
        <w:pStyle w:val="ListParagraph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E/F block stair handrails staff and public</w:t>
      </w:r>
    </w:p>
    <w:p w:rsidR="00446AE0" w:rsidRDefault="007409CD" w:rsidP="00F11C5B">
      <w:pPr>
        <w:pStyle w:val="ListParagraph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Mop C block stairwell from Level 8 to Level 2 before 2</w:t>
      </w:r>
      <w:r w:rsidRPr="007409CD">
        <w:rPr>
          <w:sz w:val="26"/>
          <w:szCs w:val="26"/>
          <w:vertAlign w:val="superscript"/>
        </w:rPr>
        <w:t>nd</w:t>
      </w:r>
      <w:r>
        <w:rPr>
          <w:sz w:val="26"/>
          <w:szCs w:val="26"/>
        </w:rPr>
        <w:t xml:space="preserve"> break</w:t>
      </w:r>
    </w:p>
    <w:p w:rsidR="00446AE0" w:rsidRPr="00446AE0" w:rsidRDefault="00446AE0" w:rsidP="00F11C5B">
      <w:pPr>
        <w:pStyle w:val="ListParagraph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Barriers internal/external of the main entrance</w:t>
      </w:r>
    </w:p>
    <w:p w:rsidR="00F11C5B" w:rsidRPr="00446AE0" w:rsidRDefault="00F11C5B" w:rsidP="00F11C5B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446AE0">
        <w:rPr>
          <w:b/>
          <w:sz w:val="26"/>
          <w:szCs w:val="26"/>
          <w:u w:val="single"/>
        </w:rPr>
        <w:t>Breaks</w:t>
      </w:r>
    </w:p>
    <w:p w:rsidR="00F11C5B" w:rsidRPr="006D2632" w:rsidRDefault="004560EE" w:rsidP="00F11C5B">
      <w:pPr>
        <w:pStyle w:val="ListParagraph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First break 12:30-13:0</w:t>
      </w:r>
      <w:r w:rsidR="00F11C5B" w:rsidRPr="006D2632">
        <w:rPr>
          <w:sz w:val="26"/>
          <w:szCs w:val="26"/>
        </w:rPr>
        <w:t>0</w:t>
      </w:r>
    </w:p>
    <w:p w:rsidR="00F11C5B" w:rsidRDefault="00BA1D90" w:rsidP="00F11C5B">
      <w:pPr>
        <w:pStyle w:val="ListParagraph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Second break 16:00-16</w:t>
      </w:r>
      <w:r w:rsidR="00F11C5B" w:rsidRPr="006D2632">
        <w:rPr>
          <w:sz w:val="26"/>
          <w:szCs w:val="26"/>
        </w:rPr>
        <w:t>:20</w:t>
      </w:r>
    </w:p>
    <w:p w:rsidR="006D2632" w:rsidRDefault="004560EE" w:rsidP="006D2632">
      <w:pPr>
        <w:rPr>
          <w:sz w:val="26"/>
          <w:szCs w:val="26"/>
        </w:rPr>
      </w:pPr>
      <w:r>
        <w:rPr>
          <w:sz w:val="26"/>
          <w:szCs w:val="26"/>
        </w:rPr>
        <w:t>Sign off at 18</w:t>
      </w:r>
      <w:r w:rsidR="006D2632">
        <w:rPr>
          <w:sz w:val="26"/>
          <w:szCs w:val="26"/>
        </w:rPr>
        <w:t>:30 and return keys and pager to office</w:t>
      </w:r>
    </w:p>
    <w:p w:rsidR="00D60D7C" w:rsidRPr="00733822" w:rsidRDefault="00733822" w:rsidP="006D2632">
      <w:pPr>
        <w:rPr>
          <w:b/>
          <w:sz w:val="28"/>
          <w:szCs w:val="28"/>
        </w:rPr>
      </w:pPr>
      <w:r w:rsidRPr="00733822">
        <w:rPr>
          <w:b/>
          <w:sz w:val="28"/>
          <w:szCs w:val="28"/>
        </w:rPr>
        <w:t xml:space="preserve">Updated </w:t>
      </w:r>
      <w:r w:rsidR="000B189F">
        <w:rPr>
          <w:b/>
          <w:sz w:val="28"/>
          <w:szCs w:val="28"/>
        </w:rPr>
        <w:t>October</w:t>
      </w:r>
      <w:r w:rsidRPr="00733822">
        <w:rPr>
          <w:b/>
          <w:sz w:val="28"/>
          <w:szCs w:val="28"/>
        </w:rPr>
        <w:t xml:space="preserve"> 2021</w:t>
      </w:r>
    </w:p>
    <w:sectPr w:rsidR="00D60D7C" w:rsidRPr="007338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42B47"/>
    <w:multiLevelType w:val="hybridMultilevel"/>
    <w:tmpl w:val="D8F02E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A22B9D"/>
    <w:multiLevelType w:val="hybridMultilevel"/>
    <w:tmpl w:val="56960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6E0B42"/>
    <w:multiLevelType w:val="hybridMultilevel"/>
    <w:tmpl w:val="1C02FD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15EE8"/>
    <w:multiLevelType w:val="hybridMultilevel"/>
    <w:tmpl w:val="6F8CDF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7E2A02"/>
    <w:multiLevelType w:val="hybridMultilevel"/>
    <w:tmpl w:val="8BDA98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F25"/>
    <w:rsid w:val="000B189F"/>
    <w:rsid w:val="00104F25"/>
    <w:rsid w:val="00141A9E"/>
    <w:rsid w:val="00375486"/>
    <w:rsid w:val="003C4349"/>
    <w:rsid w:val="00446AE0"/>
    <w:rsid w:val="004560EE"/>
    <w:rsid w:val="004D16D6"/>
    <w:rsid w:val="00590001"/>
    <w:rsid w:val="00612000"/>
    <w:rsid w:val="006A6BBC"/>
    <w:rsid w:val="006D2632"/>
    <w:rsid w:val="00714849"/>
    <w:rsid w:val="00733822"/>
    <w:rsid w:val="007409CD"/>
    <w:rsid w:val="007B1295"/>
    <w:rsid w:val="00805200"/>
    <w:rsid w:val="0085406D"/>
    <w:rsid w:val="008A40B8"/>
    <w:rsid w:val="008D7781"/>
    <w:rsid w:val="00AA5270"/>
    <w:rsid w:val="00AD5AC5"/>
    <w:rsid w:val="00AE54EE"/>
    <w:rsid w:val="00B43C0C"/>
    <w:rsid w:val="00B7163E"/>
    <w:rsid w:val="00BA1D90"/>
    <w:rsid w:val="00C21885"/>
    <w:rsid w:val="00C75CF7"/>
    <w:rsid w:val="00D22026"/>
    <w:rsid w:val="00D60D7C"/>
    <w:rsid w:val="00F11C5B"/>
    <w:rsid w:val="00FA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8B184A-60C4-413A-9A46-A13ABA88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F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4F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2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6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BFDC4BEC.dotm</Template>
  <TotalTime>492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Reynolds</dc:creator>
  <cp:keywords/>
  <dc:description/>
  <cp:lastModifiedBy>Sharon Lee</cp:lastModifiedBy>
  <cp:revision>24</cp:revision>
  <cp:lastPrinted>2021-10-13T19:45:00Z</cp:lastPrinted>
  <dcterms:created xsi:type="dcterms:W3CDTF">2020-04-08T06:46:00Z</dcterms:created>
  <dcterms:modified xsi:type="dcterms:W3CDTF">2021-10-13T20:04:00Z</dcterms:modified>
</cp:coreProperties>
</file>